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6BFCC" w14:textId="77777777" w:rsidR="006038AD" w:rsidRDefault="006038AD" w:rsidP="00603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CLOPTON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6BA8C847" w14:textId="77777777" w:rsidR="006038AD" w:rsidRDefault="006038AD" w:rsidP="00603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Melford</w:t>
      </w:r>
      <w:proofErr w:type="spellEnd"/>
      <w:r>
        <w:rPr>
          <w:rFonts w:cs="Times New Roman"/>
          <w:szCs w:val="24"/>
        </w:rPr>
        <w:t>.</w:t>
      </w:r>
    </w:p>
    <w:p w14:paraId="45183D76" w14:textId="77777777" w:rsidR="006038AD" w:rsidRDefault="006038AD" w:rsidP="006038AD">
      <w:pPr>
        <w:pStyle w:val="NoSpacing"/>
        <w:rPr>
          <w:rFonts w:cs="Times New Roman"/>
          <w:szCs w:val="24"/>
        </w:rPr>
      </w:pPr>
    </w:p>
    <w:p w14:paraId="4DFAA079" w14:textId="77777777" w:rsidR="006038AD" w:rsidRDefault="006038AD" w:rsidP="006038AD">
      <w:pPr>
        <w:pStyle w:val="NoSpacing"/>
        <w:rPr>
          <w:rFonts w:cs="Times New Roman"/>
          <w:szCs w:val="24"/>
        </w:rPr>
      </w:pPr>
    </w:p>
    <w:p w14:paraId="22EB1C2C" w14:textId="77777777" w:rsidR="006038AD" w:rsidRDefault="006038AD" w:rsidP="00603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 xml:space="preserve">He and five others made a plaint of debt against Richard </w:t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 xml:space="preserve"> of </w:t>
      </w:r>
    </w:p>
    <w:p w14:paraId="30A49223" w14:textId="77777777" w:rsidR="006038AD" w:rsidRDefault="006038AD" w:rsidP="00603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Norwich(q.v.).</w:t>
      </w:r>
    </w:p>
    <w:p w14:paraId="34870D80" w14:textId="77777777" w:rsidR="006038AD" w:rsidRDefault="006038AD" w:rsidP="00603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3C1DB799" w14:textId="77777777" w:rsidR="006038AD" w:rsidRDefault="006038AD" w:rsidP="006038AD">
      <w:pPr>
        <w:pStyle w:val="NoSpacing"/>
        <w:rPr>
          <w:rFonts w:cs="Times New Roman"/>
          <w:szCs w:val="24"/>
        </w:rPr>
      </w:pPr>
    </w:p>
    <w:p w14:paraId="5B194917" w14:textId="77777777" w:rsidR="006038AD" w:rsidRDefault="006038AD" w:rsidP="006038AD">
      <w:pPr>
        <w:pStyle w:val="NoSpacing"/>
        <w:rPr>
          <w:rFonts w:cs="Times New Roman"/>
          <w:szCs w:val="24"/>
        </w:rPr>
      </w:pPr>
    </w:p>
    <w:p w14:paraId="7415CF65" w14:textId="77777777" w:rsidR="006038AD" w:rsidRDefault="006038AD" w:rsidP="006038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2023</w:t>
      </w:r>
    </w:p>
    <w:p w14:paraId="4FDDAD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9BAD0" w14:textId="77777777" w:rsidR="006038AD" w:rsidRDefault="006038AD" w:rsidP="009139A6">
      <w:r>
        <w:separator/>
      </w:r>
    </w:p>
  </w:endnote>
  <w:endnote w:type="continuationSeparator" w:id="0">
    <w:p w14:paraId="1EC15A65" w14:textId="77777777" w:rsidR="006038AD" w:rsidRDefault="006038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5AD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00B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038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DBF3" w14:textId="77777777" w:rsidR="006038AD" w:rsidRDefault="006038AD" w:rsidP="009139A6">
      <w:r>
        <w:separator/>
      </w:r>
    </w:p>
  </w:footnote>
  <w:footnote w:type="continuationSeparator" w:id="0">
    <w:p w14:paraId="23EF53A7" w14:textId="77777777" w:rsidR="006038AD" w:rsidRDefault="006038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8F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7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83A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8AD"/>
    <w:rsid w:val="000666E0"/>
    <w:rsid w:val="002510B7"/>
    <w:rsid w:val="005C130B"/>
    <w:rsid w:val="006038A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DDB97"/>
  <w15:chartTrackingRefBased/>
  <w15:docId w15:val="{041FD752-2FA2-480F-BC34-4E1165ABC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038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2023-07-08T10:55:00Z</dcterms:created>
  <dcterms:modified xsi:type="dcterms:W3CDTF">2023-07-08T10:56:00Z</dcterms:modified>
</cp:coreProperties>
</file>